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ind w:firstLine="1280" w:firstLineChars="4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——2021年三间房村综合整治工程补贴资金项目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项目实施年度：2021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2021年三间房村综合整治工程补贴资金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通过发放补贴，使三间房村顺利开展村自修工程。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574.88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574.88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A26771"/>
    <w:rsid w:val="06E61C3A"/>
    <w:rsid w:val="09BB1A46"/>
    <w:rsid w:val="0A1C650C"/>
    <w:rsid w:val="0A5D4D63"/>
    <w:rsid w:val="0BEB5B3C"/>
    <w:rsid w:val="13912D9D"/>
    <w:rsid w:val="13D7270E"/>
    <w:rsid w:val="13F73D10"/>
    <w:rsid w:val="18F341BA"/>
    <w:rsid w:val="1FCC7774"/>
    <w:rsid w:val="1FE66C20"/>
    <w:rsid w:val="26872FDE"/>
    <w:rsid w:val="29BD7D6C"/>
    <w:rsid w:val="2F471EE1"/>
    <w:rsid w:val="308113CB"/>
    <w:rsid w:val="34B53ED7"/>
    <w:rsid w:val="37B00F74"/>
    <w:rsid w:val="389B4E4F"/>
    <w:rsid w:val="3CA20161"/>
    <w:rsid w:val="3F3D3668"/>
    <w:rsid w:val="480033FE"/>
    <w:rsid w:val="4A3B33D5"/>
    <w:rsid w:val="4E165706"/>
    <w:rsid w:val="4F815F87"/>
    <w:rsid w:val="501F0559"/>
    <w:rsid w:val="515A6494"/>
    <w:rsid w:val="54F9326F"/>
    <w:rsid w:val="57086FF1"/>
    <w:rsid w:val="59467262"/>
    <w:rsid w:val="5CC45B6B"/>
    <w:rsid w:val="5FD16E99"/>
    <w:rsid w:val="625005B0"/>
    <w:rsid w:val="6511583A"/>
    <w:rsid w:val="651C2939"/>
    <w:rsid w:val="668A4527"/>
    <w:rsid w:val="67F60A5E"/>
    <w:rsid w:val="6D535020"/>
    <w:rsid w:val="716F472A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655</Words>
  <Characters>702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2024-08-30T04:02:05Z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2DB1DF9F9D484BDEA21091D55594ECDE</vt:lpwstr>
  </property>
</Properties>
</file>